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C788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BOSTON</w:t>
      </w:r>
      <w:r>
        <w:rPr>
          <w:rFonts w:ascii="Times New Roman" w:hAnsi="Times New Roman" w:cs="Times New Roman"/>
          <w:sz w:val="24"/>
          <w:szCs w:val="24"/>
        </w:rPr>
        <w:t xml:space="preserve">     (fl.1448-56)</w:t>
      </w:r>
    </w:p>
    <w:p w:rsidR="00BC7888" w:rsidRDefault="00BC788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Prior of Bolton, Yorkshire.</w:t>
      </w:r>
    </w:p>
    <w:p w:rsidR="00BC7888" w:rsidRDefault="00BC788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888" w:rsidRDefault="00BC788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888" w:rsidRDefault="00BC788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1448-8</w:t>
      </w:r>
      <w:r>
        <w:rPr>
          <w:rFonts w:ascii="Times New Roman" w:hAnsi="Times New Roman" w:cs="Times New Roman"/>
          <w:sz w:val="24"/>
          <w:szCs w:val="24"/>
        </w:rPr>
        <w:tab/>
        <w:t xml:space="preserve">He occurs as Prior.   </w:t>
      </w:r>
      <w:r>
        <w:rPr>
          <w:rFonts w:ascii="Times New Roman" w:hAnsi="Times New Roman" w:cs="Times New Roman"/>
          <w:sz w:val="24"/>
          <w:szCs w:val="24"/>
        </w:rPr>
        <w:t>(V.C.H. Yorkshire vol.III p.199)</w:t>
      </w:r>
    </w:p>
    <w:p w:rsidR="00BC7888" w:rsidRDefault="00BC788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1456</w:t>
      </w:r>
      <w:r>
        <w:rPr>
          <w:rFonts w:ascii="Times New Roman" w:hAnsi="Times New Roman" w:cs="Times New Roman"/>
          <w:sz w:val="24"/>
          <w:szCs w:val="24"/>
        </w:rPr>
        <w:tab/>
        <w:t>He resigned.   (ibid.)</w:t>
      </w:r>
    </w:p>
    <w:p w:rsidR="00BC7888" w:rsidRDefault="00BC788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888" w:rsidRDefault="00BC788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888" w:rsidRPr="00BC7888" w:rsidRDefault="00BC788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April 2016</w:t>
      </w:r>
      <w:bookmarkStart w:id="0" w:name="_GoBack"/>
      <w:bookmarkEnd w:id="0"/>
    </w:p>
    <w:sectPr w:rsidR="00BC7888" w:rsidRPr="00BC788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888" w:rsidRDefault="00BC7888" w:rsidP="00E71FC3">
      <w:pPr>
        <w:spacing w:after="0" w:line="240" w:lineRule="auto"/>
      </w:pPr>
      <w:r>
        <w:separator/>
      </w:r>
    </w:p>
  </w:endnote>
  <w:endnote w:type="continuationSeparator" w:id="0">
    <w:p w:rsidR="00BC7888" w:rsidRDefault="00BC78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888" w:rsidRDefault="00BC7888" w:rsidP="00E71FC3">
      <w:pPr>
        <w:spacing w:after="0" w:line="240" w:lineRule="auto"/>
      </w:pPr>
      <w:r>
        <w:separator/>
      </w:r>
    </w:p>
  </w:footnote>
  <w:footnote w:type="continuationSeparator" w:id="0">
    <w:p w:rsidR="00BC7888" w:rsidRDefault="00BC78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888"/>
    <w:rsid w:val="00AB52E8"/>
    <w:rsid w:val="00B16D3F"/>
    <w:rsid w:val="00BC788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901CF"/>
  <w15:chartTrackingRefBased/>
  <w15:docId w15:val="{ECE7E313-55E9-43C4-A89E-F1A6E7986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2016-04-12T19:13:00Z</dcterms:created>
  <dcterms:modified xsi:type="dcterms:W3CDTF">2016-04-12T19:14:00Z</dcterms:modified>
</cp:coreProperties>
</file>